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BB8763" w14:textId="6FBAE8D6" w:rsidR="00B97703" w:rsidRPr="008B4FD3" w:rsidRDefault="004E3939">
      <w:pPr>
        <w:pStyle w:val="Header"/>
        <w:tabs>
          <w:tab w:val="right" w:pos="7088"/>
          <w:tab w:val="right" w:pos="9781"/>
        </w:tabs>
        <w:rPr>
          <w:rFonts w:cs="Arial" w:hint="eastAsia"/>
          <w:b w:val="0"/>
          <w:bCs/>
          <w:sz w:val="22"/>
          <w:lang w:eastAsia="ko-KR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B4FD3">
        <w:rPr>
          <w:rFonts w:cs="Arial"/>
          <w:bCs/>
          <w:sz w:val="22"/>
          <w:szCs w:val="22"/>
        </w:rPr>
        <w:t xml:space="preserve">TSG </w:t>
      </w:r>
      <w:r w:rsidR="00B95F0E" w:rsidRPr="008B4FD3">
        <w:rPr>
          <w:rFonts w:cs="Arial"/>
          <w:noProof w:val="0"/>
          <w:sz w:val="22"/>
          <w:szCs w:val="22"/>
        </w:rPr>
        <w:t>CT</w:t>
      </w:r>
      <w:r w:rsidRPr="008B4FD3">
        <w:rPr>
          <w:rFonts w:cs="Arial"/>
          <w:bCs/>
          <w:sz w:val="22"/>
          <w:szCs w:val="22"/>
        </w:rPr>
        <w:t xml:space="preserve"> WG</w:t>
      </w:r>
      <w:r w:rsidR="00B95F0E" w:rsidRPr="008B4FD3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B95F0E" w:rsidRPr="008B4FD3">
        <w:rPr>
          <w:rFonts w:cs="Arial"/>
          <w:bCs/>
          <w:sz w:val="22"/>
          <w:szCs w:val="22"/>
        </w:rPr>
        <w:t xml:space="preserve"> </w:t>
      </w:r>
      <w:r w:rsidRPr="008B4FD3">
        <w:rPr>
          <w:rFonts w:cs="Arial"/>
          <w:bCs/>
          <w:sz w:val="22"/>
          <w:szCs w:val="22"/>
        </w:rPr>
        <w:t xml:space="preserve">Meeting </w:t>
      </w:r>
      <w:r w:rsidR="00B95F0E" w:rsidRPr="008B4FD3">
        <w:rPr>
          <w:rFonts w:cs="Arial"/>
          <w:bCs/>
          <w:sz w:val="22"/>
          <w:szCs w:val="22"/>
        </w:rPr>
        <w:t>#159</w:t>
      </w:r>
      <w:r w:rsidRPr="008B4FD3">
        <w:rPr>
          <w:rFonts w:cs="Arial"/>
          <w:bCs/>
          <w:sz w:val="22"/>
          <w:szCs w:val="22"/>
        </w:rPr>
        <w:tab/>
      </w:r>
      <w:r w:rsidR="00B95F0E" w:rsidRPr="008B4FD3">
        <w:rPr>
          <w:rFonts w:cs="Arial"/>
          <w:bCs/>
          <w:sz w:val="22"/>
          <w:szCs w:val="22"/>
        </w:rPr>
        <w:t>C1-26</w:t>
      </w:r>
      <w:r w:rsidR="004F4A91">
        <w:rPr>
          <w:rFonts w:cs="Arial" w:hint="eastAsia"/>
          <w:bCs/>
          <w:sz w:val="22"/>
          <w:szCs w:val="22"/>
          <w:lang w:eastAsia="ko-KR"/>
        </w:rPr>
        <w:t>0088</w:t>
      </w:r>
    </w:p>
    <w:p w14:paraId="3045A719" w14:textId="3FB590D3" w:rsidR="004E3939" w:rsidRPr="00DA53A0" w:rsidRDefault="00B95F0E" w:rsidP="004E3939">
      <w:pPr>
        <w:pStyle w:val="Header"/>
        <w:rPr>
          <w:sz w:val="22"/>
          <w:szCs w:val="22"/>
        </w:rPr>
      </w:pPr>
      <w:r w:rsidRPr="008B4FD3">
        <w:rPr>
          <w:sz w:val="22"/>
          <w:szCs w:val="22"/>
        </w:rPr>
        <w:t>Goa, India</w:t>
      </w:r>
      <w:r w:rsidR="004E3939" w:rsidRPr="008B4FD3">
        <w:rPr>
          <w:sz w:val="22"/>
          <w:szCs w:val="22"/>
        </w:rPr>
        <w:t xml:space="preserve">, </w:t>
      </w:r>
      <w:r w:rsidRPr="008B4FD3">
        <w:rPr>
          <w:sz w:val="22"/>
          <w:szCs w:val="22"/>
        </w:rPr>
        <w:t>9 – 13 February 2026</w:t>
      </w:r>
    </w:p>
    <w:p w14:paraId="7B284484" w14:textId="77777777" w:rsidR="00B97703" w:rsidRDefault="00B97703">
      <w:pPr>
        <w:rPr>
          <w:rFonts w:ascii="Arial" w:hAnsi="Arial" w:cs="Arial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106B508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95F0E">
        <w:rPr>
          <w:rFonts w:ascii="Arial" w:hAnsi="Arial" w:cs="Arial"/>
          <w:b/>
          <w:bCs/>
          <w:sz w:val="22"/>
          <w:szCs w:val="22"/>
        </w:rPr>
        <w:t>C1-2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60029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3"/>
    <w:bookmarkEnd w:id="4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1E6B4D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6475D5">
        <w:rPr>
          <w:rFonts w:ascii="Arial" w:hAnsi="Arial" w:cs="Arial"/>
          <w:b/>
          <w:sz w:val="22"/>
          <w:szCs w:val="22"/>
        </w:rPr>
        <w:t>CT1</w:t>
      </w:r>
    </w:p>
    <w:p w14:paraId="1316215F" w14:textId="7C404A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CT, SA</w:t>
      </w:r>
    </w:p>
    <w:p w14:paraId="530AF946" w14:textId="75F0274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475D5">
        <w:rPr>
          <w:rFonts w:ascii="Arial" w:hAnsi="Arial" w:cs="Arial"/>
          <w:b/>
          <w:bCs/>
          <w:sz w:val="22"/>
          <w:szCs w:val="22"/>
        </w:rPr>
        <w:t>SA1, SA2, CT4</w:t>
      </w:r>
    </w:p>
    <w:bookmarkEnd w:id="5"/>
    <w:bookmarkEnd w:id="6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47916EF" w:rsidR="00B97703" w:rsidRDefault="00B97703" w:rsidP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4BF3E5CB" w14:textId="4DFC1F7B" w:rsidR="00B97703" w:rsidRDefault="00B97703" w:rsidP="00B97703">
      <w:pPr>
        <w:spacing w:after="60"/>
        <w:ind w:left="1985" w:hanging="1985"/>
        <w:rPr>
          <w:rFonts w:ascii="Arial" w:hAnsi="Arial" w:cs="Arial" w:hint="eastAsia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16D1975F" w:rsidR="00B97703" w:rsidRPr="008B4FD3" w:rsidRDefault="00634B03" w:rsidP="000F6242">
      <w:pPr>
        <w:rPr>
          <w:i/>
          <w:iCs/>
        </w:rPr>
      </w:pPr>
      <w:r w:rsidRPr="008B4FD3">
        <w:t xml:space="preserve">CT1 thanks CT for forwarding ETSI TC EMTEL’s LS on </w:t>
      </w:r>
      <w:r w:rsidR="001C3A5B">
        <w:t>a</w:t>
      </w:r>
      <w:r w:rsidR="001C3A5B" w:rsidRPr="001C3A5B">
        <w:t>ccessibility parameters in emergency communications</w:t>
      </w:r>
      <w:r w:rsidRPr="008B4FD3">
        <w:t>.</w:t>
      </w:r>
    </w:p>
    <w:p w14:paraId="515C8930" w14:textId="1915E318" w:rsidR="00B97703" w:rsidRPr="008B4FD3" w:rsidRDefault="00634B03" w:rsidP="000F6242">
      <w:r w:rsidRPr="008B4FD3">
        <w:t>Given that the request from ETSI TC E</w:t>
      </w:r>
      <w:r w:rsidRPr="008B4FD3">
        <w:t xml:space="preserve">MTEL </w:t>
      </w:r>
      <w:r w:rsidR="00D66EA6">
        <w:t xml:space="preserve">seems to </w:t>
      </w:r>
      <w:r w:rsidRPr="008B4FD3">
        <w:t xml:space="preserve">require work in SA1, </w:t>
      </w:r>
      <w:r w:rsidR="00A209B1" w:rsidRPr="008B4FD3">
        <w:t xml:space="preserve">CT1 expects SA1 to take the lead on this and will wait for </w:t>
      </w:r>
      <w:r w:rsidR="00D66EA6">
        <w:t xml:space="preserve">possible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>before</w:t>
      </w:r>
      <w:r w:rsidR="00A209B1" w:rsidRPr="008B4FD3">
        <w:t xml:space="preserve">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7C16252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7137F">
        <w:rPr>
          <w:rFonts w:ascii="Arial" w:hAnsi="Arial" w:cs="Arial"/>
          <w:b/>
        </w:rPr>
        <w:t>CT, SA</w:t>
      </w:r>
      <w:r>
        <w:rPr>
          <w:rFonts w:ascii="Arial" w:hAnsi="Arial" w:cs="Arial"/>
          <w:b/>
        </w:rPr>
        <w:t xml:space="preserve"> </w:t>
      </w:r>
    </w:p>
    <w:p w14:paraId="518A998D" w14:textId="232F0AD0" w:rsidR="0017137F" w:rsidRPr="0017137F" w:rsidRDefault="00B97703" w:rsidP="0017137F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7137F" w:rsidRPr="0017137F">
        <w:t>CT1 asks CT and SA to take the information above into account.</w:t>
      </w:r>
    </w:p>
    <w:p w14:paraId="19D92FC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3C0B3BAA" w14:textId="50AF73F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581A5A">
        <w:rPr>
          <w:rFonts w:cs="Arial"/>
          <w:bCs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</w:t>
      </w:r>
      <w:r w:rsidR="00581A5A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77777777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CT1#160                           13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2026                                 Malta</w:t>
      </w:r>
    </w:p>
    <w:p w14:paraId="277E1109" w14:textId="1DC4A5CB" w:rsidR="00910C9C" w:rsidRDefault="00910C9C" w:rsidP="00910C9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CT1#161                           18</w:t>
      </w:r>
      <w:r w:rsidRPr="0076721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– 22</w:t>
      </w:r>
      <w:r w:rsidRPr="0076721B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 2026                               China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F6242"/>
    <w:rsid w:val="00117637"/>
    <w:rsid w:val="0017137F"/>
    <w:rsid w:val="001957C8"/>
    <w:rsid w:val="001C3A5B"/>
    <w:rsid w:val="002F1940"/>
    <w:rsid w:val="00383545"/>
    <w:rsid w:val="0042618F"/>
    <w:rsid w:val="00433500"/>
    <w:rsid w:val="00433F71"/>
    <w:rsid w:val="00440D43"/>
    <w:rsid w:val="004554AE"/>
    <w:rsid w:val="004E3939"/>
    <w:rsid w:val="004E68B5"/>
    <w:rsid w:val="004F4A91"/>
    <w:rsid w:val="00581A5A"/>
    <w:rsid w:val="005958AC"/>
    <w:rsid w:val="00634B03"/>
    <w:rsid w:val="006475D5"/>
    <w:rsid w:val="007F4F92"/>
    <w:rsid w:val="008B4FD3"/>
    <w:rsid w:val="008D772F"/>
    <w:rsid w:val="00910C9C"/>
    <w:rsid w:val="00913A59"/>
    <w:rsid w:val="00954ECF"/>
    <w:rsid w:val="009826D6"/>
    <w:rsid w:val="0099764C"/>
    <w:rsid w:val="00A209B1"/>
    <w:rsid w:val="00AF4835"/>
    <w:rsid w:val="00B95F0E"/>
    <w:rsid w:val="00B97703"/>
    <w:rsid w:val="00CF6087"/>
    <w:rsid w:val="00D66EA6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1</Pages>
  <Words>156</Words>
  <Characters>981</Characters>
  <Application>Microsoft Office Word</Application>
  <DocSecurity>0</DocSecurity>
  <Lines>36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6</cp:revision>
  <cp:lastPrinted>2002-04-23T07:10:00Z</cp:lastPrinted>
  <dcterms:created xsi:type="dcterms:W3CDTF">2026-01-13T17:56:00Z</dcterms:created>
  <dcterms:modified xsi:type="dcterms:W3CDTF">2026-01-29T22:13:00Z</dcterms:modified>
</cp:coreProperties>
</file>